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F1F" w:rsidRDefault="008E0F1F" w:rsidP="00C66F44">
      <w:pPr>
        <w:jc w:val="center"/>
        <w:rPr>
          <w:b/>
          <w:sz w:val="24"/>
          <w:szCs w:val="36"/>
          <w:lang w:val="en-US" w:eastAsia="zh-CN"/>
        </w:rPr>
      </w:pPr>
      <w:r w:rsidRPr="00C66F44">
        <w:rPr>
          <w:b/>
          <w:sz w:val="24"/>
          <w:szCs w:val="36"/>
          <w:lang w:val="en-US" w:eastAsia="zh-CN"/>
        </w:rPr>
        <w:t xml:space="preserve">Comments to </w:t>
      </w:r>
      <w:r w:rsidRPr="00C66F44">
        <w:rPr>
          <w:b/>
          <w:sz w:val="24"/>
          <w:szCs w:val="36"/>
          <w:lang w:val="en-US"/>
        </w:rPr>
        <w:t>Fixed Mobile Convergence (FMC) Model Repertoire</w:t>
      </w:r>
    </w:p>
    <w:p w:rsidR="008E0F1F" w:rsidRPr="00C66F44" w:rsidRDefault="008E0F1F" w:rsidP="00C66F44">
      <w:pPr>
        <w:jc w:val="center"/>
        <w:rPr>
          <w:b/>
          <w:sz w:val="24"/>
          <w:szCs w:val="36"/>
          <w:lang w:val="en-US" w:eastAsia="zh-CN"/>
        </w:rPr>
      </w:pPr>
    </w:p>
    <w:p w:rsidR="008E0F1F" w:rsidRDefault="008E0F1F" w:rsidP="001E6E4A">
      <w:pPr>
        <w:pStyle w:val="ListParagraph"/>
        <w:numPr>
          <w:ilvl w:val="0"/>
          <w:numId w:val="1"/>
        </w:numPr>
        <w:ind w:firstLineChars="0"/>
        <w:rPr>
          <w:lang w:val="en-US" w:eastAsia="zh-CN"/>
        </w:rPr>
      </w:pPr>
      <w:r>
        <w:rPr>
          <w:lang w:val="en-US" w:eastAsia="zh-CN"/>
        </w:rPr>
        <w:t>In section 5.2, item 3</w:t>
      </w:r>
    </w:p>
    <w:p w:rsidR="008E0F1F" w:rsidRDefault="008E0F1F" w:rsidP="00656FC3">
      <w:pPr>
        <w:rPr>
          <w:lang w:val="en-US" w:eastAsia="zh-CN"/>
        </w:rPr>
      </w:pPr>
      <w:r>
        <w:rPr>
          <w:lang w:val="en-US" w:eastAsia="zh-CN"/>
        </w:rPr>
        <w:t>Why is the visibility of attributes removed from the UML repertoire? Without the visibility, how can we do the mapping to the SS (design)?</w:t>
      </w:r>
    </w:p>
    <w:p w:rsidR="008E0F1F" w:rsidRDefault="008E0F1F" w:rsidP="00656FC3">
      <w:pPr>
        <w:rPr>
          <w:lang w:val="en-US" w:eastAsia="zh-CN"/>
        </w:rPr>
      </w:pPr>
    </w:p>
    <w:p w:rsidR="008E0F1F" w:rsidRDefault="008E0F1F" w:rsidP="00656FC3">
      <w:pPr>
        <w:pStyle w:val="ListParagraph"/>
        <w:numPr>
          <w:ilvl w:val="0"/>
          <w:numId w:val="1"/>
        </w:numPr>
        <w:ind w:firstLineChars="0"/>
        <w:rPr>
          <w:lang w:val="en-US" w:eastAsia="zh-CN"/>
        </w:rPr>
      </w:pPr>
      <w:r>
        <w:rPr>
          <w:lang w:val="en-US" w:eastAsia="zh-CN"/>
        </w:rPr>
        <w:t>In section 5.2.2.2,</w:t>
      </w:r>
    </w:p>
    <w:p w:rsidR="008E0F1F" w:rsidRDefault="008E0F1F" w:rsidP="002837FD">
      <w:pPr>
        <w:rPr>
          <w:lang w:val="en-US" w:eastAsia="zh-CN"/>
        </w:rPr>
      </w:pPr>
      <w:r>
        <w:rPr>
          <w:lang w:val="en-US" w:eastAsia="zh-CN"/>
        </w:rPr>
        <w:t>There is no association name in the diagrams. But in the current M.3020 template, we use the association name as the identifier of an association. Sometimes there are two associations between two information object classes (IOCs). For example, a unidirectional Link can point to two LinkEnds, one is the aEnd, the other is zEnd, and we need to distinguish them. Without the association name, how can we uniquely identify these two associations (as shown below)? In ITU-T Recommendation M.3020, we use the association name as the title for each sub-clauses in relation description templates.</w:t>
      </w:r>
    </w:p>
    <w:p w:rsidR="008E0F1F" w:rsidRDefault="008E0F1F" w:rsidP="00B753BD">
      <w:pPr>
        <w:jc w:val="center"/>
        <w:rPr>
          <w:lang w:val="en-US" w:eastAsia="zh-CN"/>
        </w:rPr>
      </w:pPr>
      <w:r>
        <w:object w:dxaOrig="5494" w:dyaOrig="2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138pt" o:ole="">
            <v:imagedata r:id="rId5" o:title=""/>
          </v:shape>
          <o:OLEObject Type="Embed" ProgID="Visio.Drawing.11" ShapeID="_x0000_i1025" DrawAspect="Content" ObjectID="_1397918677" r:id="rId6"/>
        </w:object>
      </w:r>
    </w:p>
    <w:p w:rsidR="008E0F1F" w:rsidRDefault="008E0F1F" w:rsidP="0015087C">
      <w:pPr>
        <w:pStyle w:val="ListParagraph"/>
        <w:numPr>
          <w:ilvl w:val="0"/>
          <w:numId w:val="1"/>
        </w:numPr>
        <w:ind w:firstLineChars="0"/>
        <w:rPr>
          <w:lang w:val="en-US" w:eastAsia="zh-CN"/>
        </w:rPr>
      </w:pPr>
      <w:r>
        <w:rPr>
          <w:lang w:val="en-US" w:eastAsia="zh-CN"/>
        </w:rPr>
        <w:t>In section 5.2.2.2,</w:t>
      </w:r>
    </w:p>
    <w:p w:rsidR="008E0F1F" w:rsidRDefault="008E0F1F" w:rsidP="002837FD">
      <w:pPr>
        <w:rPr>
          <w:lang w:eastAsia="zh-CN"/>
        </w:rPr>
      </w:pPr>
      <w:r>
        <w:rPr>
          <w:lang w:eastAsia="zh-CN"/>
        </w:rPr>
        <w:t xml:space="preserve">Is there any necessity to draw a </w:t>
      </w:r>
      <w:r>
        <w:t>non-navigable association</w:t>
      </w:r>
      <w:r>
        <w:rPr>
          <w:lang w:eastAsia="zh-CN"/>
        </w:rPr>
        <w:t xml:space="preserve"> in a class diagram? As the information model is for an interface, and it seems that those which are not visible in the interface can be hidden in the diagram.</w:t>
      </w:r>
    </w:p>
    <w:p w:rsidR="008E0F1F" w:rsidRDefault="008E0F1F" w:rsidP="002837FD">
      <w:pPr>
        <w:rPr>
          <w:lang w:eastAsia="zh-CN"/>
        </w:rPr>
      </w:pPr>
    </w:p>
    <w:p w:rsidR="008E0F1F" w:rsidRDefault="008E0F1F" w:rsidP="0015087C">
      <w:pPr>
        <w:pStyle w:val="ListParagraph"/>
        <w:numPr>
          <w:ilvl w:val="0"/>
          <w:numId w:val="1"/>
        </w:numPr>
        <w:ind w:firstLineChars="0"/>
        <w:rPr>
          <w:lang w:val="en-US" w:eastAsia="zh-CN"/>
        </w:rPr>
      </w:pPr>
      <w:r>
        <w:rPr>
          <w:lang w:val="en-US" w:eastAsia="zh-CN"/>
        </w:rPr>
        <w:t>In section 5.2.8.2,</w:t>
      </w:r>
    </w:p>
    <w:p w:rsidR="008E0F1F" w:rsidRDefault="008E0F1F" w:rsidP="002837FD">
      <w:pPr>
        <w:rPr>
          <w:lang w:eastAsia="zh-CN"/>
        </w:rPr>
      </w:pPr>
      <w:bookmarkStart w:id="0" w:name="_Toc314595362"/>
      <w:r>
        <w:rPr>
          <w:lang w:eastAsia="zh-CN"/>
        </w:rPr>
        <w:t xml:space="preserve">In </w:t>
      </w:r>
      <w:r>
        <w:t xml:space="preserve">Figure </w:t>
      </w:r>
      <w:fldSimple w:instr=" SEQ Figure \* ARABIC ">
        <w:r>
          <w:rPr>
            <w:noProof/>
          </w:rPr>
          <w:t>1</w:t>
        </w:r>
      </w:fldSimple>
      <w:r>
        <w:t xml:space="preserve">: </w:t>
      </w:r>
      <w:r w:rsidRPr="00132C5B">
        <w:t>Cardinality notatio</w:t>
      </w:r>
      <w:bookmarkEnd w:id="0"/>
      <w:r>
        <w:rPr>
          <w:lang w:eastAsia="zh-CN"/>
        </w:rPr>
        <w:t>n, this example doesn’t follow the rules specified in the last sentence of section 5.2.8.1 (single “*” is used), which says “</w:t>
      </w:r>
      <w:r>
        <w:t>The use of a standalone symbol zero (0) or star (*) is not allowed.</w:t>
      </w:r>
      <w:r>
        <w:rPr>
          <w:lang w:eastAsia="zh-CN"/>
        </w:rPr>
        <w:t>” They should be consistent, and “0..*” should be used.</w:t>
      </w:r>
    </w:p>
    <w:p w:rsidR="008E0F1F" w:rsidRDefault="008E0F1F" w:rsidP="002837FD">
      <w:pPr>
        <w:rPr>
          <w:lang w:val="en-US" w:eastAsia="zh-CN"/>
        </w:rPr>
      </w:pPr>
    </w:p>
    <w:p w:rsidR="008E0F1F" w:rsidRDefault="008E0F1F" w:rsidP="00161AE7">
      <w:pPr>
        <w:pStyle w:val="ListParagraph"/>
        <w:numPr>
          <w:ilvl w:val="0"/>
          <w:numId w:val="1"/>
        </w:numPr>
        <w:ind w:firstLineChars="0"/>
        <w:rPr>
          <w:lang w:val="en-US" w:eastAsia="zh-CN"/>
        </w:rPr>
      </w:pPr>
      <w:r>
        <w:rPr>
          <w:lang w:val="en-US" w:eastAsia="zh-CN"/>
        </w:rPr>
        <w:t>In section 5.3.5.3,</w:t>
      </w:r>
    </w:p>
    <w:p w:rsidR="008E0F1F" w:rsidRDefault="008E0F1F" w:rsidP="00161AE7">
      <w:pPr>
        <w:rPr>
          <w:lang w:eastAsia="zh-CN"/>
        </w:rPr>
      </w:pPr>
      <w:r>
        <w:rPr>
          <w:lang w:eastAsia="zh-CN"/>
        </w:rPr>
        <w:t>The name style of &lt;&lt;enumeration&gt;&gt; attribute, it indicates the</w:t>
      </w:r>
      <w:r w:rsidRPr="00161AE7">
        <w:rPr>
          <w:lang w:eastAsia="zh-CN"/>
        </w:rPr>
        <w:t xml:space="preserve"> </w:t>
      </w:r>
      <w:r>
        <w:rPr>
          <w:lang w:eastAsia="zh-CN"/>
        </w:rPr>
        <w:t>rules as : “</w:t>
      </w:r>
      <w:r w:rsidRPr="00A56ABE">
        <w:rPr>
          <w:lang w:eastAsia="zh-CN"/>
        </w:rPr>
        <w:t>Enumeration</w:t>
      </w:r>
      <w:r>
        <w:rPr>
          <w:lang w:eastAsia="zh-CN"/>
        </w:rPr>
        <w:t xml:space="preserve"> literal</w:t>
      </w:r>
      <w:r w:rsidRPr="00A56ABE">
        <w:rPr>
          <w:lang w:eastAsia="zh-CN"/>
        </w:rPr>
        <w:t xml:space="preserve"> </w:t>
      </w:r>
      <w:r>
        <w:rPr>
          <w:lang w:eastAsia="zh-CN"/>
        </w:rPr>
        <w:t xml:space="preserve">is composed of one or more words of upper case characters. Words are separated by the underscore character.” </w:t>
      </w:r>
    </w:p>
    <w:p w:rsidR="008E0F1F" w:rsidRDefault="008E0F1F" w:rsidP="002837FD">
      <w:pPr>
        <w:rPr>
          <w:lang w:eastAsia="zh-CN"/>
        </w:rPr>
      </w:pPr>
      <w:r>
        <w:rPr>
          <w:lang w:eastAsia="zh-CN"/>
        </w:rPr>
        <w:t>The question is that in our existing Recommendations, we usually use the LCC style, instead of “upper case” characters with underscore as separators. To restriction seems to be too strong.</w:t>
      </w:r>
    </w:p>
    <w:p w:rsidR="008E0F1F" w:rsidRDefault="008E0F1F" w:rsidP="002837FD">
      <w:pPr>
        <w:rPr>
          <w:lang w:eastAsia="zh-CN"/>
        </w:rPr>
      </w:pPr>
    </w:p>
    <w:p w:rsidR="008E0F1F" w:rsidRDefault="008E0F1F" w:rsidP="0032545E">
      <w:pPr>
        <w:pStyle w:val="ListParagraph"/>
        <w:numPr>
          <w:ilvl w:val="0"/>
          <w:numId w:val="1"/>
        </w:numPr>
        <w:ind w:firstLineChars="0"/>
        <w:rPr>
          <w:lang w:eastAsia="zh-CN"/>
        </w:rPr>
      </w:pPr>
      <w:r>
        <w:rPr>
          <w:lang w:eastAsia="zh-CN"/>
        </w:rPr>
        <w:t>In clause 5.4.3</w:t>
      </w:r>
    </w:p>
    <w:p w:rsidR="008E0F1F" w:rsidRDefault="008E0F1F" w:rsidP="0032545E">
      <w:pPr>
        <w:rPr>
          <w:lang w:eastAsia="zh-CN"/>
        </w:rPr>
      </w:pPr>
      <w:r>
        <w:rPr>
          <w:lang w:eastAsia="zh-CN"/>
        </w:rPr>
        <w:t>We have the following comments:</w:t>
      </w:r>
    </w:p>
    <w:p w:rsidR="008E0F1F" w:rsidRPr="0032545E" w:rsidRDefault="008E0F1F" w:rsidP="0032545E">
      <w:pPr>
        <w:pStyle w:val="ListParagraph"/>
        <w:numPr>
          <w:ilvl w:val="0"/>
          <w:numId w:val="2"/>
        </w:numPr>
        <w:ind w:firstLineChars="0"/>
        <w:rPr>
          <w:lang w:eastAsia="zh-CN"/>
        </w:rPr>
      </w:pPr>
      <w:r>
        <w:rPr>
          <w:bCs/>
          <w:szCs w:val="24"/>
          <w:lang w:eastAsia="zh-CN"/>
        </w:rPr>
        <w:t>We use the “</w:t>
      </w:r>
      <w:r w:rsidRPr="004D5CB3">
        <w:rPr>
          <w:bCs/>
          <w:szCs w:val="24"/>
          <w:lang w:eastAsia="nb-NO"/>
        </w:rPr>
        <w:t>UnrestrictedCharacterStringType</w:t>
      </w:r>
      <w:r>
        <w:rPr>
          <w:bCs/>
          <w:szCs w:val="24"/>
          <w:lang w:eastAsia="zh-CN"/>
        </w:rPr>
        <w:t>” instead of “</w:t>
      </w:r>
      <w:r>
        <w:t>PrintableString</w:t>
      </w:r>
      <w:r>
        <w:rPr>
          <w:bCs/>
          <w:szCs w:val="24"/>
          <w:lang w:eastAsia="zh-CN"/>
        </w:rPr>
        <w:t>” in ITU-T X.680 for String in M.3020</w:t>
      </w:r>
    </w:p>
    <w:p w:rsidR="008E0F1F" w:rsidRDefault="008E0F1F" w:rsidP="0032545E">
      <w:pPr>
        <w:pStyle w:val="ListParagraph"/>
        <w:numPr>
          <w:ilvl w:val="0"/>
          <w:numId w:val="2"/>
        </w:numPr>
        <w:ind w:firstLineChars="0"/>
        <w:rPr>
          <w:lang w:eastAsia="zh-CN"/>
        </w:rPr>
      </w:pPr>
      <w:r>
        <w:rPr>
          <w:lang w:eastAsia="zh-CN"/>
        </w:rPr>
        <w:t>We used “Name” instead of “DN”, as in some solution sets, the DN may be presented as some other forms (for example, in CORBA, we use the Name format CORBA Naming Service).</w:t>
      </w:r>
    </w:p>
    <w:p w:rsidR="008E0F1F" w:rsidRDefault="008E0F1F" w:rsidP="0032545E">
      <w:pPr>
        <w:pStyle w:val="ListParagraph"/>
        <w:numPr>
          <w:ilvl w:val="0"/>
          <w:numId w:val="2"/>
        </w:numPr>
        <w:ind w:firstLineChars="0"/>
        <w:rPr>
          <w:lang w:eastAsia="zh-CN"/>
        </w:rPr>
      </w:pPr>
      <w:r>
        <w:rPr>
          <w:lang w:eastAsia="zh-CN"/>
        </w:rPr>
        <w:t>Are the data types “SET” “SET OF”, “SEQUENCE OF” or “CHOICE” from X.680 supported by the proposed UML repertoire? From figure 16, it seems that the only “SEQUENCE” is supported by this UML repertoire.</w:t>
      </w:r>
    </w:p>
    <w:p w:rsidR="008E0F1F" w:rsidRDefault="008E0F1F" w:rsidP="0032545E">
      <w:pPr>
        <w:pStyle w:val="ListParagraph"/>
        <w:numPr>
          <w:ilvl w:val="0"/>
          <w:numId w:val="2"/>
        </w:numPr>
        <w:ind w:firstLineChars="0"/>
        <w:rPr>
          <w:lang w:eastAsia="zh-CN"/>
        </w:rPr>
      </w:pPr>
      <w:r>
        <w:rPr>
          <w:lang w:eastAsia="zh-CN"/>
        </w:rPr>
        <w:t>In ITU-T Rec. M.3020, the two ASN.1 data types “bitstring” and “null” are also supported, which are not mentioned in this new proposal UML repertoire.</w:t>
      </w:r>
    </w:p>
    <w:p w:rsidR="008E0F1F" w:rsidRDefault="008E0F1F" w:rsidP="00F85D0A">
      <w:pPr>
        <w:pStyle w:val="ListParagraph"/>
        <w:numPr>
          <w:ilvl w:val="0"/>
          <w:numId w:val="1"/>
        </w:numPr>
        <w:ind w:firstLineChars="0"/>
        <w:rPr>
          <w:lang w:eastAsia="zh-CN"/>
        </w:rPr>
      </w:pPr>
      <w:r>
        <w:rPr>
          <w:lang w:eastAsia="zh-CN"/>
        </w:rPr>
        <w:t>In clause 6</w:t>
      </w:r>
    </w:p>
    <w:p w:rsidR="008E0F1F" w:rsidRDefault="008E0F1F" w:rsidP="00ED71B9">
      <w:pPr>
        <w:pStyle w:val="ListParagraph"/>
        <w:numPr>
          <w:ilvl w:val="0"/>
          <w:numId w:val="2"/>
        </w:numPr>
        <w:ind w:firstLineChars="0"/>
        <w:rPr>
          <w:lang w:eastAsia="zh-CN"/>
        </w:rPr>
      </w:pPr>
      <w:r>
        <w:rPr>
          <w:lang w:eastAsia="zh-CN"/>
        </w:rPr>
        <w:t>It is not clear why the “CM” and “CO” are not mutually exclusive. In our understanding, al the qualifier should be mutually exclusive.</w:t>
      </w:r>
    </w:p>
    <w:p w:rsidR="008E0F1F" w:rsidRPr="00161AE7" w:rsidRDefault="008E0F1F" w:rsidP="00ED71B9">
      <w:pPr>
        <w:pStyle w:val="ListParagraph"/>
        <w:numPr>
          <w:ilvl w:val="0"/>
          <w:numId w:val="2"/>
        </w:numPr>
        <w:ind w:firstLineChars="0"/>
        <w:rPr>
          <w:lang w:eastAsia="zh-CN"/>
        </w:rPr>
      </w:pPr>
      <w:r>
        <w:rPr>
          <w:lang w:eastAsia="zh-CN"/>
        </w:rPr>
        <w:t>The “C” qualifier indicating “</w:t>
      </w:r>
      <w:r>
        <w:t>The capability shall be supported by at least one but not all solutions.</w:t>
      </w:r>
      <w:r>
        <w:rPr>
          <w:lang w:eastAsia="zh-CN"/>
        </w:rPr>
        <w:t>” But the solution is protocol-specific, but the UML repertoire is a protocol-neutral model, why should we specify protocol-specific properties in protocol-neutral models?</w:t>
      </w:r>
    </w:p>
    <w:sectPr w:rsidR="008E0F1F" w:rsidRPr="00161AE7" w:rsidSect="00014E1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D8C2ED2"/>
    <w:lvl w:ilvl="0">
      <w:start w:val="1"/>
      <w:numFmt w:val="bullet"/>
      <w:lvlText w:val=""/>
      <w:lvlJc w:val="left"/>
      <w:pPr>
        <w:tabs>
          <w:tab w:val="num" w:pos="360"/>
        </w:tabs>
        <w:ind w:left="360" w:hanging="360"/>
      </w:pPr>
      <w:rPr>
        <w:rFonts w:ascii="Symbol" w:hAnsi="Symbol" w:hint="default"/>
      </w:rPr>
    </w:lvl>
  </w:abstractNum>
  <w:abstractNum w:abstractNumId="1">
    <w:nsid w:val="20936BF2"/>
    <w:multiLevelType w:val="hybridMultilevel"/>
    <w:tmpl w:val="A0E643F2"/>
    <w:lvl w:ilvl="0" w:tplc="EFF42602">
      <w:start w:val="6"/>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5584691"/>
    <w:multiLevelType w:val="hybridMultilevel"/>
    <w:tmpl w:val="E02223C6"/>
    <w:lvl w:ilvl="0" w:tplc="85D832D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9"/>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6F44"/>
    <w:rsid w:val="00014E17"/>
    <w:rsid w:val="00132C5B"/>
    <w:rsid w:val="0015087C"/>
    <w:rsid w:val="00161AE7"/>
    <w:rsid w:val="001E6E4A"/>
    <w:rsid w:val="00261F24"/>
    <w:rsid w:val="002837FD"/>
    <w:rsid w:val="002D2C4D"/>
    <w:rsid w:val="0032545E"/>
    <w:rsid w:val="00382656"/>
    <w:rsid w:val="00390EC3"/>
    <w:rsid w:val="004D5CB3"/>
    <w:rsid w:val="00531891"/>
    <w:rsid w:val="0055425D"/>
    <w:rsid w:val="00572799"/>
    <w:rsid w:val="00610F5F"/>
    <w:rsid w:val="00656FC3"/>
    <w:rsid w:val="006C0745"/>
    <w:rsid w:val="00745042"/>
    <w:rsid w:val="00854947"/>
    <w:rsid w:val="008E0F1F"/>
    <w:rsid w:val="00A56ABE"/>
    <w:rsid w:val="00B753BD"/>
    <w:rsid w:val="00C66F44"/>
    <w:rsid w:val="00DE6C2F"/>
    <w:rsid w:val="00DF4212"/>
    <w:rsid w:val="00ED71B9"/>
    <w:rsid w:val="00F85D0A"/>
    <w:rsid w:val="00FA1396"/>
    <w:rsid w:val="00FE149E"/>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sz w:val="22"/>
        <w:szCs w:val="22"/>
        <w:lang w:val="sv-SE" w:eastAsia="sv-S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6F44"/>
    <w:pPr>
      <w:spacing w:after="180"/>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FE149E"/>
    <w:pPr>
      <w:keepNext/>
      <w:keepLines/>
      <w:tabs>
        <w:tab w:val="left" w:pos="794"/>
        <w:tab w:val="left" w:pos="1191"/>
        <w:tab w:val="left" w:pos="1588"/>
        <w:tab w:val="left" w:pos="1985"/>
      </w:tabs>
      <w:overflowPunct w:val="0"/>
      <w:autoSpaceDE w:val="0"/>
      <w:autoSpaceDN w:val="0"/>
      <w:adjustRightInd w:val="0"/>
      <w:spacing w:before="360" w:after="0"/>
      <w:ind w:left="794" w:hanging="794"/>
      <w:textAlignment w:val="baseline"/>
      <w:outlineLvl w:val="0"/>
    </w:pPr>
    <w:rPr>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E149E"/>
    <w:rPr>
      <w:rFonts w:ascii="Times New Roman" w:hAnsi="Times New Roman" w:cs="Times New Roman"/>
      <w:b/>
      <w:kern w:val="0"/>
      <w:sz w:val="20"/>
      <w:szCs w:val="20"/>
      <w:lang w:val="en-GB" w:eastAsia="en-US"/>
    </w:rPr>
  </w:style>
  <w:style w:type="paragraph" w:styleId="ListParagraph">
    <w:name w:val="List Paragraph"/>
    <w:basedOn w:val="Normal"/>
    <w:uiPriority w:val="99"/>
    <w:qFormat/>
    <w:rsid w:val="001E6E4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2</Pages>
  <Words>439</Words>
  <Characters>2505</Characters>
  <Application>Microsoft Office Outlook</Application>
  <DocSecurity>0</DocSecurity>
  <Lines>0</Lines>
  <Paragraphs>0</Paragraphs>
  <ScaleCrop>false</ScaleCrop>
  <Company>BUPT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 to Fixed Mobile Convergence (FMC) Model Repertoire</dc:title>
  <dc:subject/>
  <dc:creator>WangZhili</dc:creator>
  <cp:keywords/>
  <dc:description/>
  <cp:lastModifiedBy>Thomas T</cp:lastModifiedBy>
  <cp:revision>2</cp:revision>
  <dcterms:created xsi:type="dcterms:W3CDTF">2012-05-07T15:58:00Z</dcterms:created>
  <dcterms:modified xsi:type="dcterms:W3CDTF">2012-05-07T15:58:00Z</dcterms:modified>
</cp:coreProperties>
</file>